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4" w:rsidRPr="00F077AE" w:rsidRDefault="00FF75E4" w:rsidP="004116B8">
      <w:pPr>
        <w:pStyle w:val="FilmKilde"/>
        <w:rPr>
          <w:lang w:val="en-US"/>
        </w:rPr>
      </w:pPr>
      <w:bookmarkStart w:id="0" w:name="_GoBack"/>
      <w:bookmarkEnd w:id="0"/>
      <w:proofErr w:type="spellStart"/>
      <w:r w:rsidRPr="00F077AE">
        <w:rPr>
          <w:lang w:val="en-US"/>
        </w:rPr>
        <w:t>Filmanmeldelse</w:t>
      </w:r>
      <w:proofErr w:type="spellEnd"/>
      <w:r w:rsidRPr="00F077AE">
        <w:rPr>
          <w:lang w:val="en-US"/>
        </w:rPr>
        <w:t xml:space="preserve">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F077AE" w:rsidRDefault="00FF17BE" w:rsidP="00DF4AB7">
      <w:pPr>
        <w:pStyle w:val="Heading1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4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AB7" w:rsidRPr="00F077AE">
        <w:t>Når Bush bliver skudt</w:t>
      </w:r>
    </w:p>
    <w:p w:rsidR="00E977A6" w:rsidRPr="004116B8" w:rsidRDefault="004116B8" w:rsidP="004116B8">
      <w:pPr>
        <w:pStyle w:val="Heading2"/>
        <w:rPr>
          <w:lang w:val="en-GB"/>
        </w:rPr>
      </w:pPr>
      <w:r w:rsidRPr="004116B8">
        <w:rPr>
          <w:lang w:val="en-GB"/>
        </w:rPr>
        <w:t>Film: »Death of a President«</w:t>
      </w:r>
      <w:r w:rsidR="00FF75E4" w:rsidRPr="004116B8">
        <w:rPr>
          <w:lang w:val="en-GB"/>
        </w:rPr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E4"/>
    <w:rsid w:val="002626E8"/>
    <w:rsid w:val="004116B8"/>
    <w:rsid w:val="006C0BD7"/>
    <w:rsid w:val="007B3A83"/>
    <w:rsid w:val="007D0B4C"/>
    <w:rsid w:val="00A15A8D"/>
    <w:rsid w:val="00BE5248"/>
    <w:rsid w:val="00C36B97"/>
    <w:rsid w:val="00DF4AB7"/>
    <w:rsid w:val="00E03447"/>
    <w:rsid w:val="00E977A6"/>
    <w:rsid w:val="00F077AE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5FE37D-FA5B-481C-9479-D16EC904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a.ec.imdb.com/media/imdb/01/I/55/03/41/10m.jpg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hyperlink" Target="http://www.imdb.com/title/tt0853096/photogallery" TargetMode="Externa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F2521A-A101-49D4-AB7A-C6D0FB7C458C}"/>
</file>

<file path=customXml/itemProps2.xml><?xml version="1.0" encoding="utf-8"?>
<ds:datastoreItem xmlns:ds="http://schemas.openxmlformats.org/officeDocument/2006/customXml" ds:itemID="{5F8A8EE6-5B90-4504-975B-FF705A5CCAC7}"/>
</file>

<file path=customXml/itemProps3.xml><?xml version="1.0" encoding="utf-8"?>
<ds:datastoreItem xmlns:ds="http://schemas.openxmlformats.org/officeDocument/2006/customXml" ds:itemID="{5DD075BF-9018-493B-A872-855EE45F4EFB}"/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2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6</cp:revision>
  <dcterms:created xsi:type="dcterms:W3CDTF">2007-04-19T13:51:00Z</dcterms:created>
  <dcterms:modified xsi:type="dcterms:W3CDTF">2013-10-10T09:09:00Z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